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20992" w14:textId="77777777" w:rsidR="00767DB9" w:rsidRDefault="00767DB9" w:rsidP="00767DB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Elizabeth BERNEY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fl.1441)</w:t>
      </w:r>
    </w:p>
    <w:p w14:paraId="5FB61B00" w14:textId="77777777" w:rsidR="00767DB9" w:rsidRDefault="00767DB9" w:rsidP="00767DB9">
      <w:pPr>
        <w:pStyle w:val="NoSpacing"/>
        <w:rPr>
          <w:rFonts w:cs="Times New Roman"/>
          <w:szCs w:val="24"/>
        </w:rPr>
      </w:pPr>
    </w:p>
    <w:p w14:paraId="6836BD98" w14:textId="77777777" w:rsidR="00767DB9" w:rsidRDefault="00767DB9" w:rsidP="00767DB9">
      <w:pPr>
        <w:pStyle w:val="NoSpacing"/>
        <w:rPr>
          <w:rFonts w:cs="Times New Roman"/>
          <w:szCs w:val="24"/>
        </w:rPr>
      </w:pPr>
    </w:p>
    <w:p w14:paraId="17144DF5" w14:textId="77777777" w:rsidR="00767DB9" w:rsidRDefault="00767DB9" w:rsidP="00767DB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Thomas(q.v.)</w:t>
      </w:r>
    </w:p>
    <w:p w14:paraId="00FF6C66" w14:textId="77777777" w:rsidR="00767DB9" w:rsidRDefault="00767DB9" w:rsidP="00767DB9">
      <w:pPr>
        <w:pStyle w:val="NoSpacing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61EE47F7" w14:textId="77777777" w:rsidR="00767DB9" w:rsidRDefault="00767DB9" w:rsidP="00767DB9">
      <w:pPr>
        <w:pStyle w:val="NoSpacing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121-132,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0D4BB071" w14:textId="77777777" w:rsidR="00767DB9" w:rsidRDefault="00767DB9" w:rsidP="00767DB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Children:   John(q.v.), Philip(q.v.) and John(q.v.) and daughters.    (ibid.)</w:t>
      </w:r>
    </w:p>
    <w:p w14:paraId="2BBC9899" w14:textId="77777777" w:rsidR="00767DB9" w:rsidRDefault="00767DB9" w:rsidP="00767DB9">
      <w:pPr>
        <w:pStyle w:val="NoSpacing"/>
        <w:rPr>
          <w:rFonts w:cs="Times New Roman"/>
          <w:szCs w:val="24"/>
        </w:rPr>
      </w:pPr>
    </w:p>
    <w:p w14:paraId="7D36EC3C" w14:textId="77777777" w:rsidR="00767DB9" w:rsidRDefault="00767DB9" w:rsidP="00767DB9">
      <w:pPr>
        <w:pStyle w:val="NoSpacing"/>
        <w:rPr>
          <w:rFonts w:cs="Times New Roman"/>
          <w:szCs w:val="24"/>
        </w:rPr>
      </w:pPr>
    </w:p>
    <w:p w14:paraId="3F11C504" w14:textId="77777777" w:rsidR="00767DB9" w:rsidRDefault="00767DB9" w:rsidP="00767DB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Apr.1441</w:t>
      </w:r>
      <w:r>
        <w:rPr>
          <w:rFonts w:cs="Times New Roman"/>
          <w:szCs w:val="24"/>
        </w:rPr>
        <w:tab/>
        <w:t xml:space="preserve">Thomas bequeathed her a third part of the manor of Reedham and </w:t>
      </w:r>
    </w:p>
    <w:p w14:paraId="27BFF0D0" w14:textId="77777777" w:rsidR="00767DB9" w:rsidRDefault="00767DB9" w:rsidP="00767DB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Braydeston</w:t>
      </w:r>
      <w:proofErr w:type="spellEnd"/>
      <w:r>
        <w:rPr>
          <w:rFonts w:cs="Times New Roman"/>
          <w:szCs w:val="24"/>
        </w:rPr>
        <w:t>, in dower for life.   (ibid.)</w:t>
      </w:r>
    </w:p>
    <w:p w14:paraId="0986248C" w14:textId="77777777" w:rsidR="00767DB9" w:rsidRDefault="00767DB9" w:rsidP="00767DB9">
      <w:pPr>
        <w:pStyle w:val="NoSpacing"/>
        <w:rPr>
          <w:rFonts w:cs="Times New Roman"/>
          <w:szCs w:val="24"/>
        </w:rPr>
      </w:pPr>
    </w:p>
    <w:p w14:paraId="7A34BF2F" w14:textId="77777777" w:rsidR="00767DB9" w:rsidRDefault="00767DB9" w:rsidP="00767DB9">
      <w:pPr>
        <w:pStyle w:val="NoSpacing"/>
        <w:rPr>
          <w:rFonts w:cs="Times New Roman"/>
          <w:szCs w:val="24"/>
        </w:rPr>
      </w:pPr>
    </w:p>
    <w:p w14:paraId="54977458" w14:textId="77777777" w:rsidR="00767DB9" w:rsidRDefault="00767DB9" w:rsidP="00767DB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February 2024</w:t>
      </w:r>
    </w:p>
    <w:p w14:paraId="1BDDC09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E47F6" w14:textId="77777777" w:rsidR="00767DB9" w:rsidRDefault="00767DB9" w:rsidP="009139A6">
      <w:r>
        <w:separator/>
      </w:r>
    </w:p>
  </w:endnote>
  <w:endnote w:type="continuationSeparator" w:id="0">
    <w:p w14:paraId="486E12D2" w14:textId="77777777" w:rsidR="00767DB9" w:rsidRDefault="00767DB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C869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179B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E5F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FD207" w14:textId="77777777" w:rsidR="00767DB9" w:rsidRDefault="00767DB9" w:rsidP="009139A6">
      <w:r>
        <w:separator/>
      </w:r>
    </w:p>
  </w:footnote>
  <w:footnote w:type="continuationSeparator" w:id="0">
    <w:p w14:paraId="2C27FDA2" w14:textId="77777777" w:rsidR="00767DB9" w:rsidRDefault="00767DB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192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87DA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5D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DB9"/>
    <w:rsid w:val="000666E0"/>
    <w:rsid w:val="002510B7"/>
    <w:rsid w:val="005C130B"/>
    <w:rsid w:val="00767DB9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FD177"/>
  <w15:chartTrackingRefBased/>
  <w15:docId w15:val="{C37D7D25-D130-4BF3-AA96-B10405C1A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2024-02-12T20:02:00Z</dcterms:created>
  <dcterms:modified xsi:type="dcterms:W3CDTF">2024-02-12T20:02:00Z</dcterms:modified>
</cp:coreProperties>
</file>